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00A5B" w14:textId="77777777" w:rsidR="0064063D" w:rsidRDefault="008C4BE4">
      <w:pPr>
        <w:rPr>
          <w:b/>
        </w:rPr>
      </w:pPr>
      <w:bookmarkStart w:id="0" w:name="_GoBack"/>
      <w:bookmarkEnd w:id="0"/>
      <w:r>
        <w:rPr>
          <w:b/>
        </w:rPr>
        <w:t>Best Tips to Help You Discover Your Life’s Purpose</w:t>
      </w:r>
    </w:p>
    <w:p w14:paraId="707A07F8" w14:textId="77777777" w:rsidR="009011D3" w:rsidRDefault="009011D3"/>
    <w:p w14:paraId="149096CE" w14:textId="77777777" w:rsidR="00CC1254" w:rsidRDefault="008C4BE4">
      <w:r>
        <w:t xml:space="preserve">It is critical for you to learn how to find your passion and life purpose if you want to live a fulfilled, happy, and content life and experience inner peace. Without a life purpose as a guide, your goals and actions may not end up fulfilling you. </w:t>
      </w:r>
      <w:r w:rsidR="00F30F0A">
        <w:t>Here are the best tips to help you discover your passion and true purpose in life.</w:t>
      </w:r>
    </w:p>
    <w:p w14:paraId="09F60AEC" w14:textId="77777777" w:rsidR="00F30F0A" w:rsidRDefault="00F30F0A"/>
    <w:p w14:paraId="3F0DA80C" w14:textId="77777777" w:rsidR="00F30F0A" w:rsidRDefault="008C4BE4">
      <w:pPr>
        <w:rPr>
          <w:b/>
        </w:rPr>
      </w:pPr>
      <w:r>
        <w:rPr>
          <w:b/>
        </w:rPr>
        <w:t>Do What Comes Easy for You</w:t>
      </w:r>
    </w:p>
    <w:p w14:paraId="09F4A390" w14:textId="77777777" w:rsidR="00C46EB5" w:rsidRDefault="008C4BE4">
      <w:r>
        <w:t xml:space="preserve">To create the life you want, you have to uncover the deep and meaningful purpose you were born with. You can start to discover your passion by exploring </w:t>
      </w:r>
      <w:r>
        <w:t xml:space="preserve">what you love to do and what comes quickly to you. </w:t>
      </w:r>
      <w:r w:rsidR="00C84C4F">
        <w:t xml:space="preserve">While you will still need to develop your talents through hard work and practice, it should feel natural. </w:t>
      </w:r>
    </w:p>
    <w:p w14:paraId="09337E91" w14:textId="77777777" w:rsidR="00C84C4F" w:rsidRDefault="00C84C4F"/>
    <w:p w14:paraId="178B3D72" w14:textId="77777777" w:rsidR="00D1260C" w:rsidRDefault="008C4BE4">
      <w:pPr>
        <w:rPr>
          <w:b/>
        </w:rPr>
      </w:pPr>
      <w:r>
        <w:rPr>
          <w:b/>
        </w:rPr>
        <w:t xml:space="preserve">Follow Your </w:t>
      </w:r>
      <w:r w:rsidR="00307452">
        <w:rPr>
          <w:b/>
        </w:rPr>
        <w:t>Inner Guidance System</w:t>
      </w:r>
    </w:p>
    <w:p w14:paraId="53C0FDCD" w14:textId="77777777" w:rsidR="00C84C4F" w:rsidRDefault="008C4BE4">
      <w:r>
        <w:t>Every person has their own guidance system that can help them g</w:t>
      </w:r>
      <w:r>
        <w:t>et from where they are in life to where they want to go.</w:t>
      </w:r>
      <w:r w:rsidR="00307452">
        <w:t xml:space="preserve"> </w:t>
      </w:r>
      <w:r w:rsidR="00370FBA">
        <w:t>For this to work, it needs to know the location where you are beginning and where you hope to end up. Your personal navigation system figures out the rest. All you have to do is to follow what your heart is telling you for you to reach your destination.</w:t>
      </w:r>
    </w:p>
    <w:p w14:paraId="2DD594F0" w14:textId="77777777" w:rsidR="00370FBA" w:rsidRDefault="00370FBA"/>
    <w:p w14:paraId="75BF9180" w14:textId="77777777" w:rsidR="00370FBA" w:rsidRDefault="008C4BE4">
      <w:pPr>
        <w:rPr>
          <w:b/>
        </w:rPr>
      </w:pPr>
      <w:r>
        <w:rPr>
          <w:b/>
        </w:rPr>
        <w:t>Determine Where You Want to Go</w:t>
      </w:r>
    </w:p>
    <w:p w14:paraId="513DE54B" w14:textId="77777777" w:rsidR="00370FBA" w:rsidRDefault="008C4BE4">
      <w:r>
        <w:t>To determine where you want to go all you need to do is clarify your vision and then lock in your destination by setting goals, using positive affirmations, and practici</w:t>
      </w:r>
      <w:r>
        <w:t xml:space="preserve">ng visualization. </w:t>
      </w:r>
    </w:p>
    <w:p w14:paraId="4E924995" w14:textId="77777777" w:rsidR="00954E94" w:rsidRDefault="00954E94"/>
    <w:p w14:paraId="5D1DC313" w14:textId="77777777" w:rsidR="00954E94" w:rsidRDefault="008C4BE4">
      <w:pPr>
        <w:rPr>
          <w:b/>
        </w:rPr>
      </w:pPr>
      <w:r>
        <w:rPr>
          <w:b/>
        </w:rPr>
        <w:t>Be Clear About Your Life's Purpose</w:t>
      </w:r>
    </w:p>
    <w:p w14:paraId="59D1A9F6" w14:textId="77777777" w:rsidR="00954E94" w:rsidRDefault="008C4BE4">
      <w:r>
        <w:t>After you've become clear about what you want in your life and you keep your mind focused on it, the how will show up. Your inner guidance system will tell you when you are drifting off course by the a</w:t>
      </w:r>
      <w:r>
        <w:t>mount of happiness you are experiencing. Those things in your life that bring you the greatest joy are in alignment with your purpose and will help you get you where you want to go.</w:t>
      </w:r>
    </w:p>
    <w:p w14:paraId="5B721815" w14:textId="77777777" w:rsidR="00631591" w:rsidRDefault="00631591"/>
    <w:p w14:paraId="4312D60A" w14:textId="77777777" w:rsidR="00631591" w:rsidRDefault="008C4BE4">
      <w:pPr>
        <w:rPr>
          <w:b/>
        </w:rPr>
      </w:pPr>
      <w:r>
        <w:rPr>
          <w:b/>
        </w:rPr>
        <w:t>Align Your Goals with Your Life Purpose</w:t>
      </w:r>
    </w:p>
    <w:p w14:paraId="44AA1380" w14:textId="77777777" w:rsidR="00A73160" w:rsidRDefault="008C4BE4">
      <w:r>
        <w:t>We all have unique talents and in</w:t>
      </w:r>
      <w:r>
        <w:t xml:space="preserve">terests that tell us what we should be doing with our life. Once you know your life purpose, you need to organize all of your activities around it. Everything that you do should be an </w:t>
      </w:r>
      <w:r>
        <w:lastRenderedPageBreak/>
        <w:t xml:space="preserve">expression of your purpose. If some activities and goals don't fit that </w:t>
      </w:r>
      <w:r>
        <w:t>formula, don't bother working on them.</w:t>
      </w:r>
    </w:p>
    <w:p w14:paraId="4BBAF57C" w14:textId="77777777" w:rsidR="004F5B58" w:rsidRDefault="004F5B58"/>
    <w:p w14:paraId="5E6863AC" w14:textId="77777777" w:rsidR="004F5B58" w:rsidRPr="004F5B58" w:rsidRDefault="008C4BE4">
      <w:r>
        <w:t xml:space="preserve">With the right tools, you can cultivate a mindset of success and discover your life’s purpose. </w:t>
      </w:r>
    </w:p>
    <w:sectPr w:rsidR="004F5B58" w:rsidRPr="004F5B5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D3"/>
    <w:rsid w:val="00003AFD"/>
    <w:rsid w:val="00307452"/>
    <w:rsid w:val="00370FBA"/>
    <w:rsid w:val="004F5B58"/>
    <w:rsid w:val="0060133C"/>
    <w:rsid w:val="00631591"/>
    <w:rsid w:val="0064063D"/>
    <w:rsid w:val="00660AAD"/>
    <w:rsid w:val="007F3B56"/>
    <w:rsid w:val="008C4BE4"/>
    <w:rsid w:val="009011D3"/>
    <w:rsid w:val="00954E94"/>
    <w:rsid w:val="00A73160"/>
    <w:rsid w:val="00C46EB5"/>
    <w:rsid w:val="00C84C4F"/>
    <w:rsid w:val="00CC1254"/>
    <w:rsid w:val="00D1260C"/>
    <w:rsid w:val="00E648D8"/>
    <w:rsid w:val="00ED7616"/>
    <w:rsid w:val="00F30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F690ED"/>
  <w14:defaultImageDpi w14:val="32767"/>
  <w15:chartTrackingRefBased/>
  <w15:docId w15:val="{55776086-E138-B64F-999D-49FF619E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411</Words>
  <Characters>1815</Characters>
  <Application>Microsoft Office Word</Application>
  <DocSecurity>0</DocSecurity>
  <Lines>44</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2018-10-30T15:27:00Z</dcterms:created>
  <dcterms:modified xsi:type="dcterms:W3CDTF">2018-10-30T15:28:00Z</dcterms:modified>
  <cp:category/>
</cp:coreProperties>
</file>